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ACC" w14:textId="7A389E8B" w:rsidR="004B338C" w:rsidRDefault="00057CB3" w:rsidP="00E661EE">
      <w:pPr>
        <w:spacing w:before="120" w:after="120"/>
        <w:jc w:val="center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43D3B63" wp14:editId="232A8457">
            <wp:simplePos x="0" y="0"/>
            <wp:positionH relativeFrom="column">
              <wp:posOffset>-1051560</wp:posOffset>
            </wp:positionH>
            <wp:positionV relativeFrom="paragraph">
              <wp:posOffset>-491490</wp:posOffset>
            </wp:positionV>
            <wp:extent cx="7524750" cy="1819275"/>
            <wp:effectExtent l="0" t="0" r="0" b="9525"/>
            <wp:wrapThrough wrapText="bothSides">
              <wp:wrapPolygon edited="0">
                <wp:start x="0" y="0"/>
                <wp:lineTo x="0" y="21487"/>
                <wp:lineTo x="21545" y="21487"/>
                <wp:lineTo x="21545" y="0"/>
                <wp:lineTo x="0" y="0"/>
              </wp:wrapPolygon>
            </wp:wrapThrough>
            <wp:docPr id="2" name="Рисунок 2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7777777" w:rsidR="00E968CC" w:rsidRDefault="00A61AB4" w:rsidP="006331BF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2346E">
        <w:rPr>
          <w:rFonts w:ascii="Times New Roman" w:hAnsi="Times New Roman" w:cs="Times New Roman"/>
          <w:sz w:val="24"/>
          <w:szCs w:val="24"/>
        </w:rPr>
        <w:t xml:space="preserve"> внесении изменений в закупочную документацию и </w:t>
      </w:r>
      <w:r w:rsidR="005B3C41">
        <w:rPr>
          <w:rFonts w:ascii="Times New Roman" w:hAnsi="Times New Roman" w:cs="Times New Roman"/>
          <w:sz w:val="24"/>
          <w:szCs w:val="24"/>
        </w:rPr>
        <w:t>извещени</w:t>
      </w:r>
      <w:r w:rsidR="0062346E">
        <w:rPr>
          <w:rFonts w:ascii="Times New Roman" w:hAnsi="Times New Roman" w:cs="Times New Roman"/>
          <w:sz w:val="24"/>
          <w:szCs w:val="24"/>
        </w:rPr>
        <w:t>е</w:t>
      </w:r>
    </w:p>
    <w:p w14:paraId="6DF8B78A" w14:textId="24B40069" w:rsidR="006331BF" w:rsidRPr="00376110" w:rsidRDefault="00F218B9" w:rsidP="006331BF">
      <w:pPr>
        <w:jc w:val="center"/>
      </w:pPr>
      <w:r>
        <w:t xml:space="preserve">на право заключения договора </w:t>
      </w:r>
      <w:r w:rsidR="006331BF">
        <w:t>на и</w:t>
      </w:r>
      <w:r w:rsidR="006331BF">
        <w:t>зготовление и поставк</w:t>
      </w:r>
      <w:r w:rsidR="006331BF">
        <w:t>у</w:t>
      </w:r>
      <w:r w:rsidR="006331BF">
        <w:t xml:space="preserve"> имиджевой полиграфической продукции</w:t>
      </w:r>
    </w:p>
    <w:p w14:paraId="6ABD288D" w14:textId="79A624E9" w:rsidR="00057CB3" w:rsidRPr="00376110" w:rsidRDefault="00057CB3" w:rsidP="006331BF">
      <w:pPr>
        <w:pStyle w:val="a7"/>
        <w:jc w:val="center"/>
      </w:pPr>
    </w:p>
    <w:p w14:paraId="5EEB903D" w14:textId="1DEA3472" w:rsidR="009B3F9D" w:rsidRPr="00461795" w:rsidRDefault="009B3F9D" w:rsidP="009B3F9D">
      <w:pPr>
        <w:jc w:val="center"/>
        <w:rPr>
          <w:color w:val="000000"/>
        </w:rPr>
      </w:pPr>
    </w:p>
    <w:p w14:paraId="17A8B4AA" w14:textId="77777777" w:rsidR="0047104A" w:rsidRPr="0047104A" w:rsidRDefault="0047104A" w:rsidP="0047104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E2798CD" w14:textId="3E55CB0D" w:rsidR="005B3C41" w:rsidRDefault="009A0506" w:rsidP="006331BF">
      <w:pPr>
        <w:jc w:val="center"/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BF2989">
        <w:rPr>
          <w:color w:val="44443F"/>
        </w:rPr>
        <w:t xml:space="preserve"> </w:t>
      </w:r>
      <w:r w:rsidR="006331BF">
        <w:t>на изготовление и поставку имиджевой полиграфической продукции</w:t>
      </w:r>
      <w:r w:rsidR="00FE2CB0">
        <w:rPr>
          <w:color w:val="44443F"/>
        </w:rPr>
        <w:t>:</w:t>
      </w:r>
    </w:p>
    <w:p w14:paraId="5EADBDD5" w14:textId="77777777" w:rsidR="00057CB3" w:rsidRDefault="00057CB3" w:rsidP="00057CB3">
      <w:pPr>
        <w:pStyle w:val="a7"/>
        <w:rPr>
          <w:color w:val="44443F"/>
        </w:rPr>
      </w:pPr>
    </w:p>
    <w:p w14:paraId="101DCF69" w14:textId="77777777" w:rsidR="00BA456F" w:rsidRDefault="00BA456F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</w:t>
      </w:r>
      <w:r w:rsidR="00C02418">
        <w:rPr>
          <w:rFonts w:ascii="Times New Roman" w:hAnsi="Times New Roman" w:cs="Times New Roman"/>
          <w:color w:val="44443F"/>
          <w:sz w:val="24"/>
          <w:szCs w:val="24"/>
        </w:rPr>
        <w:t>а окончания подачи заявок</w:t>
      </w:r>
      <w:r>
        <w:rPr>
          <w:rFonts w:ascii="Times New Roman" w:hAnsi="Times New Roman" w:cs="Times New Roman"/>
          <w:color w:val="44443F"/>
          <w:sz w:val="24"/>
          <w:szCs w:val="24"/>
        </w:rPr>
        <w:t>:</w:t>
      </w:r>
    </w:p>
    <w:p w14:paraId="62AAA7F0" w14:textId="77777777" w:rsidR="00C02418" w:rsidRPr="00C02418" w:rsidRDefault="00C02418" w:rsidP="00C02418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color w:val="44443F"/>
          <w:sz w:val="24"/>
          <w:szCs w:val="24"/>
        </w:rPr>
      </w:pPr>
      <w:r w:rsidRPr="00C02418">
        <w:rPr>
          <w:rFonts w:ascii="Times New Roman" w:hAnsi="Times New Roman" w:cs="Times New Roman"/>
          <w:b/>
          <w:color w:val="44443F"/>
          <w:sz w:val="24"/>
          <w:szCs w:val="24"/>
        </w:rPr>
        <w:t>До изменений:</w:t>
      </w:r>
    </w:p>
    <w:p w14:paraId="47F99640" w14:textId="39579B10" w:rsidR="00BA456F" w:rsidRDefault="00BA456F" w:rsidP="00BA456F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6331BF">
        <w:t>18</w:t>
      </w:r>
      <w:r w:rsidR="00D01C82">
        <w:t xml:space="preserve">» </w:t>
      </w:r>
      <w:r w:rsidR="006331BF">
        <w:t>ноября</w:t>
      </w:r>
      <w:r>
        <w:t xml:space="preserve"> 202</w:t>
      </w:r>
      <w:r w:rsidR="00650DAA">
        <w:t>5</w:t>
      </w:r>
      <w:r>
        <w:t xml:space="preserve"> в 1</w:t>
      </w:r>
      <w:r w:rsidR="00873382">
        <w:t>0</w:t>
      </w:r>
      <w:r>
        <w:t>-00 час. по иркутскому времени;</w:t>
      </w:r>
    </w:p>
    <w:p w14:paraId="4D05FCF3" w14:textId="77777777" w:rsidR="00C02418" w:rsidRDefault="00C02418" w:rsidP="00BA456F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79C5DF19" w14:textId="3A146818" w:rsidR="00C02418" w:rsidRDefault="00C02418" w:rsidP="00C02418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057CB3">
        <w:t>2</w:t>
      </w:r>
      <w:r w:rsidR="006331BF">
        <w:t>0</w:t>
      </w:r>
      <w:r>
        <w:t xml:space="preserve">» </w:t>
      </w:r>
      <w:r w:rsidR="006331BF">
        <w:t>ноября</w:t>
      </w:r>
      <w:r>
        <w:t xml:space="preserve"> 202</w:t>
      </w:r>
      <w:r w:rsidR="00650DAA">
        <w:t>5</w:t>
      </w:r>
      <w:r>
        <w:t xml:space="preserve"> в 10-00 час. по иркутскому времени;</w:t>
      </w:r>
    </w:p>
    <w:p w14:paraId="370CC6B5" w14:textId="77777777" w:rsidR="00C02418" w:rsidRPr="00C02418" w:rsidRDefault="00C02418" w:rsidP="00BA456F">
      <w:pPr>
        <w:pStyle w:val="a7"/>
        <w:ind w:left="720"/>
        <w:rPr>
          <w:b/>
        </w:rPr>
      </w:pPr>
    </w:p>
    <w:p w14:paraId="002FD4B7" w14:textId="77777777" w:rsidR="00C02418" w:rsidRDefault="00C02418" w:rsidP="00C02418">
      <w:pPr>
        <w:pStyle w:val="a7"/>
        <w:numPr>
          <w:ilvl w:val="0"/>
          <w:numId w:val="7"/>
        </w:numPr>
      </w:pPr>
      <w:r w:rsidRPr="00C02418">
        <w:t>Перенесение срока рассмотрения заявок и подведения итогов:</w:t>
      </w:r>
    </w:p>
    <w:p w14:paraId="4600247B" w14:textId="77777777" w:rsidR="00C02418" w:rsidRP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До изменений:</w:t>
      </w:r>
    </w:p>
    <w:p w14:paraId="0E845EC6" w14:textId="64C0B2EB" w:rsidR="00981773" w:rsidRDefault="00BA456F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6331BF">
        <w:t>18</w:t>
      </w:r>
      <w:r w:rsidRPr="00C43CEB">
        <w:t xml:space="preserve">» </w:t>
      </w:r>
      <w:r w:rsidR="006331BF">
        <w:t>ноября</w:t>
      </w:r>
      <w:r w:rsidRPr="00C43CEB">
        <w:t xml:space="preserve"> 202</w:t>
      </w:r>
      <w:r w:rsidR="00650DAA">
        <w:t>5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07349CDD" w14:textId="77777777" w:rsid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08726FFA" w14:textId="344A20DC" w:rsidR="00C02418" w:rsidRDefault="00C02418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6331BF">
        <w:t>20</w:t>
      </w:r>
      <w:r w:rsidR="00420E87">
        <w:t>»</w:t>
      </w:r>
      <w:r w:rsidRPr="00C43CEB">
        <w:t xml:space="preserve"> </w:t>
      </w:r>
      <w:r w:rsidR="006331BF">
        <w:t>ноября</w:t>
      </w:r>
      <w:r w:rsidRPr="00C43CEB">
        <w:t xml:space="preserve"> 202</w:t>
      </w:r>
      <w:r w:rsidR="00650DAA">
        <w:t>5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4F093AD2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057CB3">
        <w:rPr>
          <w:rFonts w:ascii="Times New Roman" w:hAnsi="Times New Roman"/>
          <w:sz w:val="24"/>
          <w:szCs w:val="24"/>
        </w:rPr>
        <w:t>ЭН+ ИНЖЕНЕРНЫЙ ЦЕНТР</w:t>
      </w:r>
      <w:r w:rsidR="0062050B">
        <w:rPr>
          <w:rFonts w:ascii="Times New Roman" w:hAnsi="Times New Roman"/>
          <w:sz w:val="24"/>
          <w:szCs w:val="24"/>
        </w:rPr>
        <w:t>»</w:t>
      </w:r>
      <w:r w:rsidR="006331BF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6331BF" w:rsidRPr="00FB1DD5">
          <w:rPr>
            <w:rStyle w:val="a3"/>
          </w:rPr>
          <w:t>https://icenter.e</w:t>
        </w:r>
        <w:r w:rsidR="006331BF" w:rsidRPr="00FB1DD5">
          <w:rPr>
            <w:rStyle w:val="a3"/>
          </w:rPr>
          <w:t>n</w:t>
        </w:r>
        <w:r w:rsidR="006331BF" w:rsidRPr="00FB1DD5">
          <w:rPr>
            <w:rStyle w:val="a3"/>
          </w:rPr>
          <w:t>plus.ru/purchases/</w:t>
        </w:r>
      </w:hyperlink>
      <w:r w:rsidR="00BA456F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5F896319" w14:textId="77777777" w:rsidR="009A0506" w:rsidRPr="0061259E" w:rsidRDefault="009A0506" w:rsidP="00FE2CB0">
      <w:pPr>
        <w:jc w:val="both"/>
        <w:outlineLvl w:val="0"/>
        <w:rPr>
          <w:color w:val="44443F"/>
        </w:rPr>
      </w:pPr>
    </w:p>
    <w:p w14:paraId="34ABA401" w14:textId="77777777" w:rsidR="00385C66" w:rsidRDefault="00385C66" w:rsidP="00385C66"/>
    <w:p w14:paraId="37BF7FBF" w14:textId="77777777" w:rsidR="00385C66" w:rsidRDefault="00385C66" w:rsidP="00D65EFF">
      <w:pPr>
        <w:ind w:firstLine="708"/>
        <w:rPr>
          <w:i/>
        </w:rPr>
      </w:pP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EF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57CB3"/>
    <w:rsid w:val="000D7577"/>
    <w:rsid w:val="000F74B5"/>
    <w:rsid w:val="0010576F"/>
    <w:rsid w:val="00140D8C"/>
    <w:rsid w:val="00151868"/>
    <w:rsid w:val="00171005"/>
    <w:rsid w:val="001944DE"/>
    <w:rsid w:val="001A75AC"/>
    <w:rsid w:val="001D0F26"/>
    <w:rsid w:val="001E746D"/>
    <w:rsid w:val="002114FC"/>
    <w:rsid w:val="002243D4"/>
    <w:rsid w:val="0024259A"/>
    <w:rsid w:val="002979DC"/>
    <w:rsid w:val="002C09E7"/>
    <w:rsid w:val="002C7590"/>
    <w:rsid w:val="0031023C"/>
    <w:rsid w:val="00385C66"/>
    <w:rsid w:val="003B08C3"/>
    <w:rsid w:val="003B59A1"/>
    <w:rsid w:val="00420E87"/>
    <w:rsid w:val="004402A3"/>
    <w:rsid w:val="00442DBB"/>
    <w:rsid w:val="0044317E"/>
    <w:rsid w:val="00451D8E"/>
    <w:rsid w:val="00455EE5"/>
    <w:rsid w:val="0047104A"/>
    <w:rsid w:val="004B338C"/>
    <w:rsid w:val="004D73EF"/>
    <w:rsid w:val="004E2ACF"/>
    <w:rsid w:val="0054659F"/>
    <w:rsid w:val="005B3C41"/>
    <w:rsid w:val="005E5297"/>
    <w:rsid w:val="00601930"/>
    <w:rsid w:val="0061259E"/>
    <w:rsid w:val="00614DD4"/>
    <w:rsid w:val="0062050B"/>
    <w:rsid w:val="0062346E"/>
    <w:rsid w:val="006331BF"/>
    <w:rsid w:val="00650DAA"/>
    <w:rsid w:val="0065447D"/>
    <w:rsid w:val="0066417B"/>
    <w:rsid w:val="006A76A5"/>
    <w:rsid w:val="006B44F8"/>
    <w:rsid w:val="006F60B3"/>
    <w:rsid w:val="007538D5"/>
    <w:rsid w:val="007A18CA"/>
    <w:rsid w:val="007F65B2"/>
    <w:rsid w:val="008014B5"/>
    <w:rsid w:val="00806407"/>
    <w:rsid w:val="00863F69"/>
    <w:rsid w:val="00873382"/>
    <w:rsid w:val="00883749"/>
    <w:rsid w:val="008922E1"/>
    <w:rsid w:val="008E3D5B"/>
    <w:rsid w:val="008F6DAA"/>
    <w:rsid w:val="009726BE"/>
    <w:rsid w:val="009811B2"/>
    <w:rsid w:val="00981773"/>
    <w:rsid w:val="00982698"/>
    <w:rsid w:val="00991C71"/>
    <w:rsid w:val="009A0506"/>
    <w:rsid w:val="009B3F9D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6059"/>
    <w:rsid w:val="00B95824"/>
    <w:rsid w:val="00B959E3"/>
    <w:rsid w:val="00BA456F"/>
    <w:rsid w:val="00BA7EEB"/>
    <w:rsid w:val="00BF2363"/>
    <w:rsid w:val="00BF2989"/>
    <w:rsid w:val="00C02418"/>
    <w:rsid w:val="00C32562"/>
    <w:rsid w:val="00C946F8"/>
    <w:rsid w:val="00CB2F41"/>
    <w:rsid w:val="00CC7074"/>
    <w:rsid w:val="00CC7925"/>
    <w:rsid w:val="00D01C82"/>
    <w:rsid w:val="00D14628"/>
    <w:rsid w:val="00D302C8"/>
    <w:rsid w:val="00D33235"/>
    <w:rsid w:val="00D65EFF"/>
    <w:rsid w:val="00D82A1A"/>
    <w:rsid w:val="00DB255D"/>
    <w:rsid w:val="00E24996"/>
    <w:rsid w:val="00E44ED9"/>
    <w:rsid w:val="00E661EE"/>
    <w:rsid w:val="00E716A6"/>
    <w:rsid w:val="00E968CC"/>
    <w:rsid w:val="00EA17D4"/>
    <w:rsid w:val="00EA23C0"/>
    <w:rsid w:val="00EF0613"/>
    <w:rsid w:val="00EF16EB"/>
    <w:rsid w:val="00EF5F53"/>
    <w:rsid w:val="00F03C9C"/>
    <w:rsid w:val="00F218B9"/>
    <w:rsid w:val="00F547AE"/>
    <w:rsid w:val="00F55CB5"/>
    <w:rsid w:val="00F57E56"/>
    <w:rsid w:val="00F8339F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1B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center.enplus.ru/purchases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140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1103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48</cp:revision>
  <cp:lastPrinted>2013-03-04T02:36:00Z</cp:lastPrinted>
  <dcterms:created xsi:type="dcterms:W3CDTF">2018-07-05T07:03:00Z</dcterms:created>
  <dcterms:modified xsi:type="dcterms:W3CDTF">2025-11-18T05:35:00Z</dcterms:modified>
</cp:coreProperties>
</file>